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500A" w:rsidR="00666C9D" w:rsidP="000E3F9D" w:rsidRDefault="00F6328A" w14:paraId="280ecf6" w14:textId="280ecf6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5D500A">
        <w:rPr>
          <w:rFonts w:ascii="Arial" w:hAnsi="Arial" w:cs="Arial"/>
        </w:rPr>
        <w:tab/>
      </w:r>
      <w:r w:rsidRPr="005D500A">
        <w:rPr>
          <w:rFonts w:ascii="Arial" w:hAnsi="Arial" w:cs="Arial"/>
        </w:rPr>
        <w:tab/>
      </w:r>
      <w:r w:rsidRPr="005D500A">
        <w:rPr>
          <w:rFonts w:ascii="Arial" w:hAnsi="Arial" w:cs="Arial"/>
        </w:rPr>
        <w:tab/>
      </w:r>
      <w:r w:rsidRPr="005D500A" w:rsidR="006D2418">
        <w:rPr>
          <w:rFonts w:ascii="Arial" w:hAnsi="Arial" w:cs="Arial"/>
        </w:rPr>
        <w:t xml:space="preserve">         </w:t>
      </w:r>
    </w:p>
    <w:p w:rsidRPr="005D500A" w:rsidR="004847C9" w:rsidP="004847C9" w:rsidRDefault="00F6328A">
      <w:pPr>
        <w:jc w:val="center"/>
        <w:rPr>
          <w:rFonts w:ascii="Arial" w:hAnsi="Arial" w:cs="Arial"/>
          <w:bCs/>
        </w:rPr>
      </w:pPr>
      <w:r w:rsidRPr="005D500A">
        <w:rPr>
          <w:rFonts w:ascii="Arial" w:hAnsi="Arial" w:cs="Arial"/>
          <w:bCs/>
        </w:rPr>
        <w:t>Z A P I S N I K</w:t>
      </w:r>
    </w:p>
    <w:p w:rsidRPr="005D500A" w:rsidR="00484CF5" w:rsidP="004847C9" w:rsidRDefault="008F4CEF">
      <w:pPr>
        <w:jc w:val="center"/>
        <w:rPr>
          <w:rFonts w:ascii="Arial" w:hAnsi="Arial" w:cs="Arial"/>
          <w:bCs/>
        </w:rPr>
      </w:pPr>
      <w:r w:rsidRPr="005D500A">
        <w:rPr>
          <w:rFonts w:ascii="Arial" w:hAnsi="Arial" w:cs="Arial"/>
          <w:bCs/>
        </w:rPr>
        <w:t>22. listopada</w:t>
      </w:r>
      <w:r w:rsidRPr="005D500A" w:rsidR="004847C9">
        <w:rPr>
          <w:rFonts w:ascii="Arial" w:hAnsi="Arial" w:cs="Arial"/>
          <w:bCs/>
        </w:rPr>
        <w:t xml:space="preserve"> 2021. </w:t>
      </w:r>
    </w:p>
    <w:p w:rsidRPr="005D500A" w:rsidR="004847C9" w:rsidP="004847C9" w:rsidRDefault="004847C9">
      <w:pPr>
        <w:jc w:val="both"/>
        <w:rPr>
          <w:rFonts w:ascii="Arial" w:hAnsi="Arial" w:cs="Arial"/>
        </w:rPr>
      </w:pPr>
    </w:p>
    <w:p w:rsidRPr="005D500A" w:rsidR="005F74E1" w:rsidP="005F74E1" w:rsidRDefault="00484CF5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sastavljen kod Trgovačkog suda u Zadru, sa </w:t>
      </w:r>
      <w:r w:rsidRPr="005D500A" w:rsidR="00401AFD">
        <w:rPr>
          <w:rFonts w:ascii="Arial" w:hAnsi="Arial" w:cs="Arial"/>
          <w:bCs/>
        </w:rPr>
        <w:t>ročišta radi izjašnj</w:t>
      </w:r>
      <w:r w:rsidRPr="005D500A" w:rsidR="000221CC">
        <w:rPr>
          <w:rFonts w:ascii="Arial" w:hAnsi="Arial" w:cs="Arial"/>
          <w:bCs/>
        </w:rPr>
        <w:t>avanja o vrijednosti nekretnina</w:t>
      </w:r>
      <w:r w:rsidRPr="005D500A" w:rsidR="000E3F9D">
        <w:rPr>
          <w:rFonts w:ascii="Arial" w:hAnsi="Arial" w:cs="Arial"/>
          <w:bCs/>
        </w:rPr>
        <w:t xml:space="preserve"> </w:t>
      </w:r>
      <w:r w:rsidRPr="005D500A" w:rsidR="00FF4EC4">
        <w:rPr>
          <w:rFonts w:ascii="Arial" w:hAnsi="Arial" w:cs="Arial"/>
          <w:bCs/>
        </w:rPr>
        <w:t xml:space="preserve">i pokretnina </w:t>
      </w:r>
      <w:r w:rsidRPr="005D500A" w:rsidR="006643F7">
        <w:rPr>
          <w:rFonts w:ascii="Arial" w:hAnsi="Arial" w:cs="Arial"/>
          <w:bCs/>
        </w:rPr>
        <w:t xml:space="preserve">u vlasništvu </w:t>
      </w:r>
      <w:r w:rsidRPr="005D500A" w:rsidR="00401AFD">
        <w:rPr>
          <w:rFonts w:ascii="Arial" w:hAnsi="Arial" w:cs="Arial"/>
          <w:bCs/>
        </w:rPr>
        <w:t>stečajnog dužnika</w:t>
      </w:r>
      <w:r w:rsidRPr="005D500A">
        <w:rPr>
          <w:rFonts w:ascii="Arial" w:hAnsi="Arial" w:cs="Arial"/>
        </w:rPr>
        <w:t xml:space="preserve"> </w:t>
      </w:r>
      <w:r w:rsidRPr="005D500A" w:rsidR="008F4CEF">
        <w:rPr>
          <w:rFonts w:ascii="Arial" w:hAnsi="Arial" w:cs="Arial"/>
        </w:rPr>
        <w:t>ŽIŽIĆ PETROL d.o.o. u stečaju, Zadar, OIB: 81359242673</w:t>
      </w:r>
    </w:p>
    <w:p w:rsidRPr="005D500A" w:rsidR="00582EDB" w:rsidP="00F6328A" w:rsidRDefault="00582EDB">
      <w:pPr>
        <w:jc w:val="both"/>
        <w:rPr>
          <w:rFonts w:ascii="Arial" w:hAnsi="Arial" w:cs="Arial"/>
        </w:rPr>
      </w:pPr>
    </w:p>
    <w:p w:rsidRPr="005D500A" w:rsidR="005F74E1" w:rsidP="00F6328A" w:rsidRDefault="005F74E1">
      <w:pPr>
        <w:jc w:val="both"/>
        <w:rPr>
          <w:rFonts w:ascii="Arial" w:hAnsi="Arial" w:cs="Arial"/>
        </w:rPr>
      </w:pPr>
    </w:p>
    <w:p w:rsidRPr="005D500A" w:rsidR="00F6328A" w:rsidP="00F6328A" w:rsidRDefault="00411C7B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OD SUDA </w:t>
      </w:r>
      <w:r w:rsidRPr="005D500A" w:rsidR="00F6328A">
        <w:rPr>
          <w:rFonts w:ascii="Arial" w:hAnsi="Arial" w:cs="Arial"/>
        </w:rPr>
        <w:t>NAZOČNI:</w:t>
      </w:r>
    </w:p>
    <w:p w:rsidRPr="005D500A" w:rsidR="00F6328A" w:rsidP="00F6328A" w:rsidRDefault="00411C7B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Ana Markač</w:t>
      </w:r>
      <w:r w:rsidRPr="005D500A" w:rsidR="00F6328A">
        <w:rPr>
          <w:rFonts w:ascii="Arial" w:hAnsi="Arial" w:cs="Arial"/>
        </w:rPr>
        <w:t xml:space="preserve">, </w:t>
      </w:r>
      <w:r w:rsidRPr="005D500A" w:rsidR="007B4460">
        <w:rPr>
          <w:rFonts w:ascii="Arial" w:hAnsi="Arial" w:cs="Arial"/>
        </w:rPr>
        <w:t xml:space="preserve">sutkinja </w:t>
      </w:r>
    </w:p>
    <w:p w:rsidRPr="005D500A" w:rsidR="00F6328A" w:rsidP="00F6328A" w:rsidRDefault="00256912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Elena Glavan</w:t>
      </w:r>
      <w:r w:rsidRPr="005D500A" w:rsidR="00F6328A">
        <w:rPr>
          <w:rFonts w:ascii="Arial" w:hAnsi="Arial" w:cs="Arial"/>
        </w:rPr>
        <w:t>, zapisničar</w:t>
      </w:r>
    </w:p>
    <w:p w:rsidRPr="005D500A" w:rsidR="00F6328A" w:rsidP="00F6328A" w:rsidRDefault="00F6328A">
      <w:pPr>
        <w:jc w:val="both"/>
        <w:rPr>
          <w:rFonts w:ascii="Arial" w:hAnsi="Arial" w:cs="Arial"/>
        </w:rPr>
      </w:pPr>
    </w:p>
    <w:p w:rsidRPr="005D500A" w:rsidR="00F6328A" w:rsidP="009809B1" w:rsidRDefault="00F6328A">
      <w:pPr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Početak u </w:t>
      </w:r>
      <w:r w:rsidRPr="005D500A" w:rsidR="00EA441C">
        <w:rPr>
          <w:rFonts w:ascii="Arial" w:hAnsi="Arial" w:cs="Arial"/>
        </w:rPr>
        <w:t>11</w:t>
      </w:r>
      <w:r w:rsidRPr="005D500A" w:rsidR="008F4CEF">
        <w:rPr>
          <w:rFonts w:ascii="Arial" w:hAnsi="Arial" w:cs="Arial"/>
        </w:rPr>
        <w:t>,</w:t>
      </w:r>
      <w:r w:rsidR="005D500A">
        <w:rPr>
          <w:rFonts w:ascii="Arial" w:hAnsi="Arial" w:cs="Arial"/>
        </w:rPr>
        <w:t>17</w:t>
      </w:r>
      <w:r w:rsidRPr="005D500A">
        <w:rPr>
          <w:rFonts w:ascii="Arial" w:hAnsi="Arial" w:cs="Arial"/>
        </w:rPr>
        <w:t xml:space="preserve"> sati.</w:t>
      </w:r>
    </w:p>
    <w:p w:rsidRPr="005D500A" w:rsidR="009809B1" w:rsidP="00F6328A" w:rsidRDefault="009809B1">
      <w:pPr>
        <w:jc w:val="both"/>
        <w:rPr>
          <w:rFonts w:ascii="Arial" w:hAnsi="Arial" w:cs="Arial"/>
        </w:rPr>
      </w:pPr>
    </w:p>
    <w:p w:rsidRPr="005D500A" w:rsidR="00F6328A" w:rsidP="00F6328A" w:rsidRDefault="002A6067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Utvrđuje se da je </w:t>
      </w:r>
      <w:r w:rsidRPr="005D500A" w:rsidR="00C045DD">
        <w:rPr>
          <w:rFonts w:ascii="Arial" w:hAnsi="Arial" w:cs="Arial"/>
        </w:rPr>
        <w:t>pristupi</w:t>
      </w:r>
      <w:r w:rsidRPr="005D500A" w:rsidR="004847C9">
        <w:rPr>
          <w:rFonts w:ascii="Arial" w:hAnsi="Arial" w:cs="Arial"/>
        </w:rPr>
        <w:t xml:space="preserve">o stečajni upravitelj </w:t>
      </w:r>
      <w:r w:rsidRPr="005D500A" w:rsidR="008F4CEF">
        <w:rPr>
          <w:rFonts w:ascii="Arial" w:hAnsi="Arial" w:cs="Arial"/>
        </w:rPr>
        <w:t>Hrvoje Kraljičković</w:t>
      </w:r>
      <w:r w:rsidRPr="005D500A" w:rsidR="005F74E1">
        <w:rPr>
          <w:rFonts w:ascii="Arial" w:hAnsi="Arial" w:cs="Arial"/>
        </w:rPr>
        <w:t xml:space="preserve"> iz </w:t>
      </w:r>
      <w:r w:rsidRPr="005D500A" w:rsidR="008F4CEF">
        <w:rPr>
          <w:rFonts w:ascii="Arial" w:hAnsi="Arial" w:cs="Arial"/>
        </w:rPr>
        <w:t>Zagreba</w:t>
      </w:r>
      <w:r w:rsidRPr="005D500A" w:rsidR="004847C9">
        <w:rPr>
          <w:rFonts w:ascii="Arial" w:hAnsi="Arial" w:cs="Arial"/>
        </w:rPr>
        <w:t>.</w:t>
      </w:r>
    </w:p>
    <w:p w:rsidRPr="005D500A" w:rsidR="00BB3AC6" w:rsidP="00F6328A" w:rsidRDefault="00BB3AC6">
      <w:pPr>
        <w:jc w:val="both"/>
        <w:rPr>
          <w:rFonts w:ascii="Arial" w:hAnsi="Arial" w:cs="Arial"/>
        </w:rPr>
      </w:pPr>
    </w:p>
    <w:p w:rsidRPr="005D500A" w:rsidR="000E3F9D" w:rsidP="000E3F9D" w:rsidRDefault="000E3F9D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Za </w:t>
      </w:r>
      <w:r w:rsidRPr="005D500A" w:rsidR="00BE0DC4">
        <w:rPr>
          <w:rFonts w:ascii="Arial" w:hAnsi="Arial" w:cs="Arial"/>
        </w:rPr>
        <w:t>razlučn</w:t>
      </w:r>
      <w:r w:rsidRPr="005D500A" w:rsidR="00BD04D1">
        <w:rPr>
          <w:rFonts w:ascii="Arial" w:hAnsi="Arial" w:cs="Arial"/>
        </w:rPr>
        <w:t>og</w:t>
      </w:r>
      <w:r w:rsidRPr="005D500A" w:rsidR="00BE0DC4">
        <w:rPr>
          <w:rFonts w:ascii="Arial" w:hAnsi="Arial" w:cs="Arial"/>
        </w:rPr>
        <w:t xml:space="preserve"> </w:t>
      </w:r>
      <w:r w:rsidRPr="005D500A">
        <w:rPr>
          <w:rFonts w:ascii="Arial" w:hAnsi="Arial" w:cs="Arial"/>
        </w:rPr>
        <w:t>vjerovnik</w:t>
      </w:r>
      <w:r w:rsidRPr="005D500A" w:rsidR="00BD04D1">
        <w:rPr>
          <w:rFonts w:ascii="Arial" w:hAnsi="Arial" w:cs="Arial"/>
        </w:rPr>
        <w:t>a</w:t>
      </w:r>
      <w:r w:rsidRPr="005D500A">
        <w:rPr>
          <w:rFonts w:ascii="Arial" w:hAnsi="Arial" w:cs="Arial"/>
        </w:rPr>
        <w:t>:</w:t>
      </w:r>
    </w:p>
    <w:p w:rsidRPr="005D500A" w:rsidR="00747ED1" w:rsidP="00FF4EC4" w:rsidRDefault="00747ED1">
      <w:pPr>
        <w:contextualSpacing/>
        <w:jc w:val="both"/>
        <w:rPr>
          <w:rFonts w:ascii="Arial" w:hAnsi="Arial" w:cs="Arial"/>
        </w:rPr>
      </w:pPr>
    </w:p>
    <w:p w:rsidRPr="005D500A" w:rsidR="008F4CEF" w:rsidP="00587C58" w:rsidRDefault="00587C58">
      <w:pPr>
        <w:ind w:left="142"/>
        <w:contextualSpacing/>
        <w:jc w:val="both"/>
        <w:rPr>
          <w:rFonts w:ascii="Arial" w:hAnsi="Arial" w:cs="Arial"/>
          <w:i/>
        </w:rPr>
      </w:pPr>
      <w:r w:rsidRPr="005D500A">
        <w:rPr>
          <w:rFonts w:ascii="Arial" w:hAnsi="Arial" w:cs="Arial"/>
        </w:rPr>
        <w:t>-</w:t>
      </w:r>
      <w:r w:rsidRPr="005D500A">
        <w:rPr>
          <w:rFonts w:ascii="Arial" w:hAnsi="Arial" w:cs="Arial"/>
        </w:rPr>
        <w:tab/>
      </w:r>
      <w:r w:rsidRPr="005D500A" w:rsidR="008F4CEF">
        <w:rPr>
          <w:rFonts w:ascii="Arial" w:hAnsi="Arial" w:cs="Arial"/>
        </w:rPr>
        <w:t xml:space="preserve">B2 KAPITAL d.o.o., Zagreb – punomoćnica po zaposlenju Evelin Jakopović, dipl. iur. sa položenim pravosudnim ispitom, </w:t>
      </w:r>
    </w:p>
    <w:p w:rsidRPr="005D500A" w:rsidR="00281DD7" w:rsidP="00BB3AC6" w:rsidRDefault="00281DD7">
      <w:pPr>
        <w:contextualSpacing/>
        <w:jc w:val="both"/>
        <w:rPr>
          <w:rFonts w:ascii="Arial" w:hAnsi="Arial" w:cs="Arial"/>
        </w:rPr>
      </w:pPr>
    </w:p>
    <w:p w:rsidRPr="005D500A" w:rsidR="005D500A" w:rsidP="00BB3AC6" w:rsidRDefault="005D500A">
      <w:pPr>
        <w:contextualSpacing/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Javnost:</w:t>
      </w:r>
    </w:p>
    <w:p w:rsidRPr="005D500A" w:rsidR="005D500A" w:rsidP="00BB3AC6" w:rsidRDefault="005D500A">
      <w:pPr>
        <w:contextualSpacing/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Marko Kern, odvjetnik u Zagrebu</w:t>
      </w:r>
    </w:p>
    <w:p w:rsidRPr="005D500A" w:rsidR="005D500A" w:rsidP="00BB3AC6" w:rsidRDefault="005D500A">
      <w:pPr>
        <w:contextualSpacing/>
        <w:jc w:val="both"/>
        <w:rPr>
          <w:rFonts w:ascii="Arial" w:hAnsi="Arial" w:cs="Arial"/>
        </w:rPr>
      </w:pPr>
    </w:p>
    <w:p w:rsidRPr="005D500A" w:rsidR="00BB3AC6" w:rsidP="00BB3AC6" w:rsidRDefault="00BB3AC6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Utvrđuje se da je oglas o održavanju današnjeg ročišta o</w:t>
      </w:r>
      <w:r w:rsidRPr="005D500A" w:rsidR="009809B1">
        <w:rPr>
          <w:rFonts w:ascii="Arial" w:hAnsi="Arial" w:cs="Arial"/>
        </w:rPr>
        <w:t>bjavljen</w:t>
      </w:r>
      <w:r w:rsidRPr="005D500A" w:rsidR="00317792">
        <w:rPr>
          <w:rFonts w:ascii="Arial" w:hAnsi="Arial" w:cs="Arial"/>
        </w:rPr>
        <w:t xml:space="preserve"> na </w:t>
      </w:r>
      <w:r w:rsidRPr="005D500A" w:rsidR="00BE0DC4">
        <w:rPr>
          <w:rFonts w:ascii="Arial" w:hAnsi="Arial" w:cs="Arial"/>
        </w:rPr>
        <w:t xml:space="preserve">mrežnoj stranici </w:t>
      </w:r>
      <w:r w:rsidRPr="005D500A" w:rsidR="00317792">
        <w:rPr>
          <w:rFonts w:ascii="Arial" w:hAnsi="Arial" w:cs="Arial"/>
        </w:rPr>
        <w:t>e-Oglasna ploča sudova</w:t>
      </w:r>
      <w:r w:rsidRPr="005D500A" w:rsidR="004847C9">
        <w:rPr>
          <w:rFonts w:ascii="Arial" w:hAnsi="Arial" w:cs="Arial"/>
        </w:rPr>
        <w:t xml:space="preserve"> </w:t>
      </w:r>
      <w:r w:rsidRPr="005D500A" w:rsidR="008F4CEF">
        <w:rPr>
          <w:rFonts w:ascii="Arial" w:hAnsi="Arial" w:cs="Arial"/>
        </w:rPr>
        <w:t>1. listopada</w:t>
      </w:r>
      <w:r w:rsidRPr="005D500A" w:rsidR="004847C9">
        <w:rPr>
          <w:rFonts w:ascii="Arial" w:hAnsi="Arial" w:cs="Arial"/>
        </w:rPr>
        <w:t xml:space="preserve"> 2021.</w:t>
      </w:r>
      <w:r w:rsidRPr="005D500A" w:rsidR="006D4102">
        <w:rPr>
          <w:rFonts w:ascii="Arial" w:hAnsi="Arial" w:cs="Arial"/>
        </w:rPr>
        <w:t xml:space="preserve"> </w:t>
      </w:r>
    </w:p>
    <w:p w:rsidRPr="005D500A" w:rsidR="004C2AEE" w:rsidP="0046338C" w:rsidRDefault="004C2AEE">
      <w:pPr>
        <w:jc w:val="both"/>
        <w:rPr>
          <w:rFonts w:ascii="Arial" w:hAnsi="Arial" w:cs="Arial"/>
        </w:rPr>
      </w:pPr>
    </w:p>
    <w:p w:rsidRPr="005D500A" w:rsidR="00BD04D1" w:rsidP="00BD04D1" w:rsidRDefault="00BB3AC6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Su</w:t>
      </w:r>
      <w:r w:rsidRPr="005D500A" w:rsidR="0046338C">
        <w:rPr>
          <w:rFonts w:ascii="Arial" w:hAnsi="Arial" w:cs="Arial"/>
        </w:rPr>
        <w:t xml:space="preserve">tkinja </w:t>
      </w:r>
      <w:r w:rsidRPr="005D500A" w:rsidR="00C74A8F">
        <w:rPr>
          <w:rFonts w:ascii="Arial" w:hAnsi="Arial" w:cs="Arial"/>
        </w:rPr>
        <w:t>utvrđuje da je riječ o prodaji</w:t>
      </w:r>
      <w:r w:rsidRPr="005D500A" w:rsidR="00C74A8F">
        <w:rPr>
          <w:rFonts w:ascii="Arial" w:hAnsi="Arial" w:eastAsia="Batang" w:cs="Arial"/>
        </w:rPr>
        <w:t xml:space="preserve"> </w:t>
      </w:r>
      <w:r w:rsidRPr="005D500A" w:rsidR="004847C9">
        <w:rPr>
          <w:rFonts w:ascii="Arial" w:hAnsi="Arial" w:cs="Arial"/>
        </w:rPr>
        <w:t>nekretnin</w:t>
      </w:r>
      <w:r w:rsidRPr="005D500A" w:rsidR="00587C58">
        <w:rPr>
          <w:rFonts w:ascii="Arial" w:hAnsi="Arial" w:cs="Arial"/>
        </w:rPr>
        <w:t>e</w:t>
      </w:r>
      <w:r w:rsidRPr="005D500A" w:rsidR="00256912">
        <w:rPr>
          <w:rFonts w:ascii="Arial" w:hAnsi="Arial" w:cs="Arial"/>
        </w:rPr>
        <w:t xml:space="preserve"> u vlasništvu stečajnog dužnika</w:t>
      </w:r>
      <w:r w:rsidRPr="005D500A" w:rsidR="00587C58">
        <w:rPr>
          <w:rFonts w:ascii="Arial" w:hAnsi="Arial" w:cs="Arial"/>
        </w:rPr>
        <w:t>,</w:t>
      </w:r>
      <w:r w:rsidRPr="005D500A" w:rsidR="00EA441C">
        <w:rPr>
          <w:rFonts w:ascii="Arial" w:hAnsi="Arial" w:cs="Arial"/>
        </w:rPr>
        <w:t xml:space="preserve"> </w:t>
      </w:r>
      <w:r w:rsidRPr="005D500A" w:rsidR="00C63D69">
        <w:rPr>
          <w:rFonts w:ascii="Arial" w:hAnsi="Arial" w:cs="Arial"/>
        </w:rPr>
        <w:t>oznake kat. čest. 844/2, u naravi benzinska pumpa i dvorište u Brezničkom Humu, površine 916 m2, upisana u zk.ul. 1414, k.o. Butkovec, vlasnik za cijelo</w:t>
      </w:r>
      <w:r w:rsidRPr="005D500A" w:rsidR="00CB3EFD">
        <w:rPr>
          <w:rFonts w:ascii="Arial" w:hAnsi="Arial" w:cs="Arial"/>
        </w:rPr>
        <w:t>, te da treba utvrditi vrijednost iste</w:t>
      </w:r>
      <w:r w:rsidRPr="005D500A" w:rsidR="00C63D69">
        <w:rPr>
          <w:rFonts w:ascii="Arial" w:hAnsi="Arial" w:cs="Arial"/>
        </w:rPr>
        <w:t>.</w:t>
      </w:r>
    </w:p>
    <w:p w:rsidRPr="005D500A" w:rsidR="00C63D69" w:rsidP="00BD04D1" w:rsidRDefault="00C63D69">
      <w:pPr>
        <w:jc w:val="both"/>
        <w:rPr>
          <w:rFonts w:ascii="Arial" w:hAnsi="Arial" w:cs="Arial"/>
        </w:rPr>
      </w:pPr>
    </w:p>
    <w:p w:rsidRPr="005D500A" w:rsidR="00281DD7" w:rsidP="00281DD7" w:rsidRDefault="004847C9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Na </w:t>
      </w:r>
      <w:r w:rsidRPr="005D500A" w:rsidR="008F4CEF">
        <w:rPr>
          <w:rFonts w:ascii="Arial" w:hAnsi="Arial" w:cs="Arial"/>
        </w:rPr>
        <w:t xml:space="preserve">predmetnoj nekretnini </w:t>
      </w:r>
      <w:r w:rsidRPr="005D500A">
        <w:rPr>
          <w:rFonts w:ascii="Arial" w:hAnsi="Arial" w:cs="Arial"/>
        </w:rPr>
        <w:t>postoji upisano založno</w:t>
      </w:r>
      <w:r w:rsidRPr="005D500A">
        <w:rPr>
          <w:rFonts w:ascii="Arial" w:hAnsi="Arial" w:cs="Arial"/>
          <w:b/>
        </w:rPr>
        <w:t xml:space="preserve"> </w:t>
      </w:r>
      <w:r w:rsidRPr="005D500A">
        <w:rPr>
          <w:rFonts w:ascii="Arial" w:hAnsi="Arial" w:cs="Arial"/>
        </w:rPr>
        <w:t>pravo</w:t>
      </w:r>
      <w:r w:rsidRPr="005D500A" w:rsidR="00281DD7">
        <w:rPr>
          <w:rFonts w:ascii="Arial" w:hAnsi="Arial" w:cs="Arial"/>
        </w:rPr>
        <w:t xml:space="preserve"> </w:t>
      </w:r>
      <w:r w:rsidRPr="005D500A" w:rsidR="008F4CEF">
        <w:rPr>
          <w:rFonts w:ascii="Arial" w:hAnsi="Arial" w:cs="Arial"/>
        </w:rPr>
        <w:t>B2 KAPITAL d.o.o</w:t>
      </w:r>
      <w:r w:rsidRPr="005D500A" w:rsidR="00281DD7">
        <w:rPr>
          <w:rFonts w:ascii="Arial" w:hAnsi="Arial" w:cs="Arial"/>
        </w:rPr>
        <w:t>.</w:t>
      </w:r>
      <w:r w:rsidRPr="005D500A" w:rsidR="008F4CEF">
        <w:rPr>
          <w:rFonts w:ascii="Arial" w:hAnsi="Arial" w:cs="Arial"/>
        </w:rPr>
        <w:t>, Zagreb,  Radnička cesta 41, OIB: 57509775367.</w:t>
      </w:r>
    </w:p>
    <w:p w:rsidRPr="005D500A" w:rsidR="00281DD7" w:rsidP="00281DD7" w:rsidRDefault="00281DD7">
      <w:pPr>
        <w:jc w:val="both"/>
        <w:rPr>
          <w:rFonts w:ascii="Arial" w:hAnsi="Arial" w:cs="Arial"/>
        </w:rPr>
      </w:pPr>
    </w:p>
    <w:p w:rsidRPr="005D500A" w:rsidR="008F49EA" w:rsidP="002A3E83" w:rsidRDefault="0065108E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Stečajn</w:t>
      </w:r>
      <w:r w:rsidRPr="005D500A" w:rsidR="005C418B">
        <w:rPr>
          <w:rFonts w:ascii="Arial" w:hAnsi="Arial" w:cs="Arial"/>
        </w:rPr>
        <w:t>i</w:t>
      </w:r>
      <w:r w:rsidRPr="005D500A" w:rsidR="006643F7">
        <w:rPr>
          <w:rFonts w:ascii="Arial" w:hAnsi="Arial" w:cs="Arial"/>
        </w:rPr>
        <w:t xml:space="preserve"> upravitelj predlaž</w:t>
      </w:r>
      <w:r w:rsidRPr="005D500A" w:rsidR="005C7DB3">
        <w:rPr>
          <w:rFonts w:ascii="Arial" w:hAnsi="Arial" w:cs="Arial"/>
        </w:rPr>
        <w:t>e da se kao vrijednost naveden</w:t>
      </w:r>
      <w:r w:rsidRPr="005D500A" w:rsidR="00C63D69">
        <w:rPr>
          <w:rFonts w:ascii="Arial" w:hAnsi="Arial" w:cs="Arial"/>
        </w:rPr>
        <w:t>e</w:t>
      </w:r>
      <w:r w:rsidRPr="005D500A" w:rsidR="00526304">
        <w:rPr>
          <w:rFonts w:ascii="Arial" w:hAnsi="Arial" w:cs="Arial"/>
        </w:rPr>
        <w:t xml:space="preserve"> nekretnin</w:t>
      </w:r>
      <w:r w:rsidRPr="005D500A" w:rsidR="00C63D69">
        <w:rPr>
          <w:rFonts w:ascii="Arial" w:hAnsi="Arial" w:cs="Arial"/>
        </w:rPr>
        <w:t>e</w:t>
      </w:r>
      <w:r w:rsidRPr="005D500A" w:rsidR="00281DD7">
        <w:rPr>
          <w:rFonts w:ascii="Arial" w:hAnsi="Arial" w:cs="Arial"/>
        </w:rPr>
        <w:t xml:space="preserve"> </w:t>
      </w:r>
      <w:r w:rsidRPr="005D500A" w:rsidR="00D26FE9">
        <w:rPr>
          <w:rFonts w:ascii="Arial" w:hAnsi="Arial" w:cs="Arial"/>
        </w:rPr>
        <w:t xml:space="preserve">utvrdi iznos od </w:t>
      </w:r>
      <w:r w:rsidRPr="005D500A" w:rsidR="00281DD7">
        <w:rPr>
          <w:rFonts w:ascii="Arial" w:hAnsi="Arial" w:cs="Arial"/>
        </w:rPr>
        <w:t xml:space="preserve">ukupno </w:t>
      </w:r>
      <w:r w:rsidRPr="005D500A" w:rsidR="00C63D69">
        <w:rPr>
          <w:rFonts w:ascii="Arial" w:hAnsi="Arial" w:cs="Arial"/>
        </w:rPr>
        <w:t>1.190.000,00</w:t>
      </w:r>
      <w:r w:rsidRPr="005D500A" w:rsidR="00281DD7">
        <w:rPr>
          <w:rFonts w:ascii="Arial" w:hAnsi="Arial" w:cs="Arial"/>
        </w:rPr>
        <w:t xml:space="preserve"> kn,</w:t>
      </w:r>
      <w:r w:rsidRPr="005D500A" w:rsidR="00FE4DE5">
        <w:rPr>
          <w:rFonts w:ascii="Arial" w:hAnsi="Arial" w:cs="Arial"/>
        </w:rPr>
        <w:t xml:space="preserve"> </w:t>
      </w:r>
      <w:r w:rsidRPr="005D500A" w:rsidR="008F49EA">
        <w:rPr>
          <w:rFonts w:ascii="Arial" w:hAnsi="Arial" w:cs="Arial"/>
        </w:rPr>
        <w:t xml:space="preserve">a prema procjembenom elaboratu </w:t>
      </w:r>
      <w:r w:rsidRPr="005D500A" w:rsidR="0069446E">
        <w:rPr>
          <w:rFonts w:ascii="Arial" w:hAnsi="Arial" w:cs="Arial"/>
        </w:rPr>
        <w:t>stalnog sudskog vještaka</w:t>
      </w:r>
      <w:r w:rsidRPr="005D500A" w:rsidR="00FE4DE5">
        <w:rPr>
          <w:rFonts w:ascii="Arial" w:hAnsi="Arial" w:cs="Arial"/>
        </w:rPr>
        <w:t xml:space="preserve"> </w:t>
      </w:r>
      <w:r w:rsidRPr="005D500A" w:rsidR="006D6D27">
        <w:rPr>
          <w:rFonts w:ascii="Arial" w:hAnsi="Arial" w:cs="Arial"/>
        </w:rPr>
        <w:t xml:space="preserve">za </w:t>
      </w:r>
      <w:r w:rsidRPr="005D500A" w:rsidR="00EA441C">
        <w:rPr>
          <w:rFonts w:ascii="Arial" w:hAnsi="Arial" w:cs="Arial"/>
        </w:rPr>
        <w:t>procjenu</w:t>
      </w:r>
      <w:r w:rsidRPr="005D500A" w:rsidR="00FE4DE5">
        <w:rPr>
          <w:rFonts w:ascii="Arial" w:hAnsi="Arial" w:cs="Arial"/>
        </w:rPr>
        <w:t xml:space="preserve"> nekretnina </w:t>
      </w:r>
      <w:r w:rsidRPr="005D500A" w:rsidR="00EA441C">
        <w:rPr>
          <w:rFonts w:ascii="Arial" w:hAnsi="Arial" w:cs="Arial"/>
        </w:rPr>
        <w:t>Alfreda Bernt</w:t>
      </w:r>
      <w:r w:rsidRPr="005D500A" w:rsidR="00FE4DE5">
        <w:rPr>
          <w:rFonts w:ascii="Arial" w:hAnsi="Arial" w:cs="Arial"/>
        </w:rPr>
        <w:t xml:space="preserve">, dipl. ing. </w:t>
      </w:r>
      <w:r w:rsidRPr="005D500A" w:rsidR="00EA441C">
        <w:rPr>
          <w:rFonts w:ascii="Arial" w:hAnsi="Arial" w:cs="Arial"/>
        </w:rPr>
        <w:t>arh.</w:t>
      </w:r>
      <w:r w:rsidRPr="005D500A" w:rsidR="00FE4DE5">
        <w:rPr>
          <w:rFonts w:ascii="Arial" w:hAnsi="Arial" w:cs="Arial"/>
        </w:rPr>
        <w:t xml:space="preserve"> iz </w:t>
      </w:r>
      <w:r w:rsidRPr="005D500A" w:rsidR="006D6D27">
        <w:rPr>
          <w:rFonts w:ascii="Arial" w:hAnsi="Arial" w:cs="Arial"/>
        </w:rPr>
        <w:t>Zagreba</w:t>
      </w:r>
      <w:r w:rsidRPr="005D500A" w:rsidR="00D26FE9">
        <w:rPr>
          <w:rFonts w:ascii="Arial" w:hAnsi="Arial" w:cs="Arial"/>
        </w:rPr>
        <w:t xml:space="preserve"> za </w:t>
      </w:r>
      <w:r w:rsidRPr="005D500A" w:rsidR="007C7F97">
        <w:rPr>
          <w:rFonts w:ascii="Arial" w:hAnsi="Arial" w:cs="Arial"/>
        </w:rPr>
        <w:t>Centar Akcija d.o.o.</w:t>
      </w:r>
      <w:r w:rsidRPr="005D500A" w:rsidR="00D26FE9">
        <w:rPr>
          <w:rFonts w:ascii="Arial" w:hAnsi="Arial" w:cs="Arial"/>
        </w:rPr>
        <w:t xml:space="preserve">, </w:t>
      </w:r>
      <w:r w:rsidRPr="005D500A" w:rsidR="006D6D27">
        <w:rPr>
          <w:rFonts w:ascii="Arial" w:hAnsi="Arial" w:cs="Arial"/>
        </w:rPr>
        <w:t>Zagreb</w:t>
      </w:r>
      <w:r w:rsidRPr="005D500A" w:rsidR="00D26FE9">
        <w:rPr>
          <w:rFonts w:ascii="Arial" w:hAnsi="Arial" w:cs="Arial"/>
        </w:rPr>
        <w:t>,</w:t>
      </w:r>
      <w:r w:rsidRPr="005D500A" w:rsidR="00FE4DE5">
        <w:rPr>
          <w:rFonts w:ascii="Arial" w:hAnsi="Arial" w:cs="Arial"/>
        </w:rPr>
        <w:t xml:space="preserve"> od </w:t>
      </w:r>
      <w:r w:rsidRPr="005D500A" w:rsidR="007C7F97">
        <w:rPr>
          <w:rFonts w:ascii="Arial" w:hAnsi="Arial" w:cs="Arial"/>
        </w:rPr>
        <w:t>svibnja</w:t>
      </w:r>
      <w:r w:rsidRPr="005D500A" w:rsidR="00FE4DE5">
        <w:rPr>
          <w:rFonts w:ascii="Arial" w:hAnsi="Arial" w:cs="Arial"/>
        </w:rPr>
        <w:t xml:space="preserve"> 2021.</w:t>
      </w:r>
    </w:p>
    <w:p w:rsidRPr="005D500A" w:rsidR="000D7BB3" w:rsidP="008F49EA" w:rsidRDefault="000D7BB3">
      <w:pPr>
        <w:jc w:val="both"/>
        <w:rPr>
          <w:rFonts w:ascii="Arial" w:hAnsi="Arial" w:cs="Arial"/>
        </w:rPr>
      </w:pPr>
    </w:p>
    <w:p w:rsidRPr="005D500A" w:rsidR="008F49EA" w:rsidP="008F49EA" w:rsidRDefault="007C7F97">
      <w:pPr>
        <w:jc w:val="both"/>
        <w:rPr>
          <w:rFonts w:ascii="Arial" w:hAnsi="Arial" w:cs="Arial"/>
        </w:rPr>
      </w:pPr>
      <w:r w:rsidRPr="005D500A">
        <w:rPr>
          <w:rFonts w:ascii="Arial" w:hAnsi="Arial" w:eastAsia="Arial" w:cs="Arial"/>
        </w:rPr>
        <w:t>Naveden</w:t>
      </w:r>
      <w:r w:rsidRPr="005D500A" w:rsidR="00C63D69">
        <w:rPr>
          <w:rFonts w:ascii="Arial" w:hAnsi="Arial" w:eastAsia="Arial" w:cs="Arial"/>
        </w:rPr>
        <w:t>a</w:t>
      </w:r>
      <w:r w:rsidRPr="005D500A" w:rsidR="008F49EA">
        <w:rPr>
          <w:rFonts w:ascii="Arial" w:hAnsi="Arial" w:eastAsia="Arial" w:cs="Arial"/>
        </w:rPr>
        <w:t xml:space="preserve"> nekretnin</w:t>
      </w:r>
      <w:r w:rsidRPr="005D500A" w:rsidR="00C63D69">
        <w:rPr>
          <w:rFonts w:ascii="Arial" w:hAnsi="Arial" w:eastAsia="Arial" w:cs="Arial"/>
        </w:rPr>
        <w:t>a</w:t>
      </w:r>
      <w:r w:rsidRPr="005D500A" w:rsidR="00FE4DE5">
        <w:rPr>
          <w:rFonts w:ascii="Arial" w:hAnsi="Arial" w:eastAsia="Arial" w:cs="Arial"/>
        </w:rPr>
        <w:t xml:space="preserve"> </w:t>
      </w:r>
      <w:r w:rsidRPr="005D500A" w:rsidR="008F49EA">
        <w:rPr>
          <w:rFonts w:ascii="Arial" w:hAnsi="Arial" w:eastAsia="Arial" w:cs="Arial"/>
        </w:rPr>
        <w:t>prodaval</w:t>
      </w:r>
      <w:r w:rsidRPr="005D500A" w:rsidR="00C63D69">
        <w:rPr>
          <w:rFonts w:ascii="Arial" w:hAnsi="Arial" w:eastAsia="Arial" w:cs="Arial"/>
        </w:rPr>
        <w:t>a</w:t>
      </w:r>
      <w:r w:rsidRPr="005D500A" w:rsidR="008F49EA">
        <w:rPr>
          <w:rFonts w:ascii="Arial" w:hAnsi="Arial" w:eastAsia="Arial" w:cs="Arial"/>
        </w:rPr>
        <w:t xml:space="preserve"> </w:t>
      </w:r>
      <w:r w:rsidRPr="005D500A" w:rsidR="00F67456">
        <w:rPr>
          <w:rFonts w:ascii="Arial" w:hAnsi="Arial" w:eastAsia="Arial" w:cs="Arial"/>
        </w:rPr>
        <w:t xml:space="preserve">bi se </w:t>
      </w:r>
      <w:r w:rsidRPr="005D500A" w:rsidR="008F49EA">
        <w:rPr>
          <w:rFonts w:ascii="Arial" w:hAnsi="Arial" w:cs="Arial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5D500A" w:rsidR="005D500A" w:rsidP="008F49EA" w:rsidRDefault="005D500A">
      <w:pPr>
        <w:jc w:val="both"/>
        <w:rPr>
          <w:rFonts w:ascii="Arial" w:hAnsi="Arial" w:cs="Arial"/>
        </w:rPr>
      </w:pPr>
    </w:p>
    <w:p w:rsidRPr="005D500A" w:rsidR="005D500A" w:rsidP="005D500A" w:rsidRDefault="005D500A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>Nadalje, isti predlaže da sud stečajnog upravitelja oslobodi plaćanja predujma za pokriće troškova prodaje elektroničkom javnom dražbom, a prije nego što se predmet prodaje unovči.</w:t>
      </w:r>
    </w:p>
    <w:p w:rsidRPr="005D500A" w:rsidR="005D500A" w:rsidP="008F49EA" w:rsidRDefault="005D500A">
      <w:pPr>
        <w:jc w:val="both"/>
        <w:rPr>
          <w:rFonts w:ascii="Arial" w:hAnsi="Arial" w:eastAsia="Arial" w:cs="Arial"/>
        </w:rPr>
      </w:pPr>
    </w:p>
    <w:p w:rsidRPr="005D500A" w:rsidR="00BE0DC4" w:rsidP="00BE0DC4" w:rsidRDefault="00BE0DC4">
      <w:pPr>
        <w:jc w:val="both"/>
        <w:rPr>
          <w:rFonts w:ascii="Arial" w:hAnsi="Arial" w:cs="Arial"/>
        </w:rPr>
      </w:pPr>
    </w:p>
    <w:p w:rsidRPr="005D500A" w:rsidR="00BE0DC4" w:rsidP="00BE0DC4" w:rsidRDefault="00587C58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lastRenderedPageBreak/>
        <w:t xml:space="preserve">Punomoćnica </w:t>
      </w:r>
      <w:r w:rsidRPr="005D500A" w:rsidR="00EA7F71">
        <w:rPr>
          <w:rFonts w:ascii="Arial" w:hAnsi="Arial" w:cs="Arial"/>
        </w:rPr>
        <w:t xml:space="preserve">razlučnog vjerovnika </w:t>
      </w:r>
      <w:r w:rsidRPr="005D500A" w:rsidR="00FF4EC4">
        <w:rPr>
          <w:rFonts w:ascii="Arial" w:hAnsi="Arial" w:cs="Arial"/>
        </w:rPr>
        <w:t>navodi da je suglas</w:t>
      </w:r>
      <w:r w:rsidRPr="005D500A">
        <w:rPr>
          <w:rFonts w:ascii="Arial" w:hAnsi="Arial" w:cs="Arial"/>
        </w:rPr>
        <w:t>na</w:t>
      </w:r>
      <w:r w:rsidRPr="005D500A" w:rsidR="00FF4EC4">
        <w:rPr>
          <w:rFonts w:ascii="Arial" w:hAnsi="Arial" w:cs="Arial"/>
        </w:rPr>
        <w:t xml:space="preserve"> sa prijedlogom stečajnog upravitelja.</w:t>
      </w:r>
    </w:p>
    <w:p w:rsidRPr="005D500A" w:rsidR="00D26FE9" w:rsidP="008F49EA" w:rsidRDefault="00D26FE9">
      <w:pPr>
        <w:jc w:val="both"/>
        <w:rPr>
          <w:rFonts w:ascii="Arial" w:hAnsi="Arial" w:cs="Arial"/>
        </w:rPr>
      </w:pPr>
    </w:p>
    <w:p w:rsidRPr="005D500A" w:rsidR="008F49EA" w:rsidP="008F49EA" w:rsidRDefault="008F49EA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Odluka će </w:t>
      </w:r>
      <w:r w:rsidRPr="005D500A" w:rsidR="00D26FE9">
        <w:rPr>
          <w:rFonts w:ascii="Arial" w:hAnsi="Arial" w:cs="Arial"/>
        </w:rPr>
        <w:t xml:space="preserve">uslijediti naknadno u pisanom obliku. </w:t>
      </w:r>
    </w:p>
    <w:p w:rsidRPr="005D500A" w:rsidR="00BB3AC6" w:rsidP="008F49EA" w:rsidRDefault="00BB3AC6">
      <w:pPr>
        <w:jc w:val="both"/>
        <w:rPr>
          <w:rFonts w:ascii="Arial" w:hAnsi="Arial" w:cs="Arial"/>
        </w:rPr>
      </w:pPr>
    </w:p>
    <w:p w:rsidRPr="005D500A" w:rsidR="002A6067" w:rsidP="002A6067" w:rsidRDefault="00BB3AC6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Dovršeno u </w:t>
      </w:r>
      <w:r w:rsidRPr="005D500A" w:rsidR="007C7F97">
        <w:rPr>
          <w:rFonts w:ascii="Arial" w:hAnsi="Arial" w:cs="Arial"/>
        </w:rPr>
        <w:t>11</w:t>
      </w:r>
      <w:r w:rsidRPr="005D500A" w:rsidR="006D6D27">
        <w:rPr>
          <w:rFonts w:ascii="Arial" w:hAnsi="Arial" w:cs="Arial"/>
        </w:rPr>
        <w:t>,</w:t>
      </w:r>
      <w:r w:rsidRPr="005D500A" w:rsidR="00C63D69">
        <w:rPr>
          <w:rFonts w:ascii="Arial" w:hAnsi="Arial" w:cs="Arial"/>
        </w:rPr>
        <w:t>25</w:t>
      </w:r>
      <w:r w:rsidRPr="005D500A" w:rsidR="00BD04D1">
        <w:rPr>
          <w:rFonts w:ascii="Arial" w:hAnsi="Arial" w:cs="Arial"/>
        </w:rPr>
        <w:t xml:space="preserve"> </w:t>
      </w:r>
      <w:r w:rsidRPr="005D500A">
        <w:rPr>
          <w:rFonts w:ascii="Arial" w:hAnsi="Arial" w:cs="Arial"/>
        </w:rPr>
        <w:t>sati.</w:t>
      </w:r>
    </w:p>
    <w:p w:rsidRPr="005D500A" w:rsidR="00D95DC3" w:rsidP="002A6067" w:rsidRDefault="00D95DC3">
      <w:pPr>
        <w:jc w:val="both"/>
        <w:rPr>
          <w:rFonts w:ascii="Arial" w:hAnsi="Arial" w:cs="Arial"/>
        </w:rPr>
      </w:pPr>
    </w:p>
    <w:p w:rsidRPr="005D500A" w:rsidR="002A6067" w:rsidP="00A55DE0" w:rsidRDefault="00A55DE0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                                                          </w:t>
      </w:r>
      <w:r w:rsidRPr="005D500A" w:rsidR="002A6067">
        <w:rPr>
          <w:rFonts w:ascii="Arial" w:hAnsi="Arial" w:cs="Arial"/>
        </w:rPr>
        <w:t xml:space="preserve">   </w:t>
      </w:r>
      <w:r w:rsidRPr="005D500A">
        <w:rPr>
          <w:rFonts w:ascii="Arial" w:hAnsi="Arial" w:cs="Arial"/>
        </w:rPr>
        <w:t>SUTKINJA</w:t>
      </w:r>
      <w:r w:rsidRPr="005D500A" w:rsidR="002A6067">
        <w:rPr>
          <w:rFonts w:ascii="Arial" w:hAnsi="Arial" w:cs="Arial"/>
        </w:rPr>
        <w:t xml:space="preserve">       </w:t>
      </w:r>
      <w:r w:rsidRPr="005D500A">
        <w:rPr>
          <w:rFonts w:ascii="Arial" w:hAnsi="Arial" w:cs="Arial"/>
        </w:rPr>
        <w:t xml:space="preserve">         </w:t>
      </w:r>
      <w:r w:rsidRPr="005D500A" w:rsidR="002A6067">
        <w:rPr>
          <w:rFonts w:ascii="Arial" w:hAnsi="Arial" w:cs="Arial"/>
        </w:rPr>
        <w:t xml:space="preserve">     STEČAJN</w:t>
      </w:r>
      <w:r w:rsidRPr="005D500A" w:rsidR="005C418B">
        <w:rPr>
          <w:rFonts w:ascii="Arial" w:hAnsi="Arial" w:cs="Arial"/>
        </w:rPr>
        <w:t>I</w:t>
      </w:r>
      <w:r w:rsidRPr="005D500A" w:rsidR="002A6067">
        <w:rPr>
          <w:rFonts w:ascii="Arial" w:hAnsi="Arial" w:cs="Arial"/>
        </w:rPr>
        <w:t xml:space="preserve"> UPRAVITELJ</w:t>
      </w:r>
    </w:p>
    <w:p w:rsidRPr="005D500A" w:rsidR="002A6067" w:rsidP="00326915" w:rsidRDefault="00BB3AC6">
      <w:pPr>
        <w:ind w:left="2832" w:firstLine="708"/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ab/>
      </w:r>
      <w:r w:rsidRPr="005D500A">
        <w:rPr>
          <w:rFonts w:ascii="Arial" w:hAnsi="Arial" w:cs="Arial"/>
        </w:rPr>
        <w:tab/>
        <w:t xml:space="preserve">     </w:t>
      </w:r>
      <w:r w:rsidRPr="005D500A">
        <w:rPr>
          <w:rFonts w:ascii="Arial" w:hAnsi="Arial" w:cs="Arial"/>
        </w:rPr>
        <w:tab/>
        <w:t xml:space="preserve"> </w:t>
      </w:r>
      <w:r w:rsidRPr="005D500A" w:rsidR="002A6067">
        <w:rPr>
          <w:rFonts w:ascii="Arial" w:hAnsi="Arial" w:cs="Arial"/>
        </w:rPr>
        <w:tab/>
      </w:r>
      <w:r w:rsidRPr="005D500A" w:rsidR="002A6067">
        <w:rPr>
          <w:rFonts w:ascii="Arial" w:hAnsi="Arial" w:cs="Arial"/>
        </w:rPr>
        <w:tab/>
      </w:r>
    </w:p>
    <w:p w:rsidRPr="005D500A" w:rsidR="00D95DC3" w:rsidP="002A6067" w:rsidRDefault="002A6067">
      <w:pPr>
        <w:ind w:firstLine="708"/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                                                  </w:t>
      </w:r>
      <w:r w:rsidRPr="005D500A">
        <w:rPr>
          <w:rFonts w:ascii="Arial" w:hAnsi="Arial" w:cs="Arial"/>
        </w:rPr>
        <w:tab/>
      </w:r>
    </w:p>
    <w:p w:rsidRPr="005D500A" w:rsidR="002A6067" w:rsidP="002A6067" w:rsidRDefault="002A6067">
      <w:pPr>
        <w:ind w:firstLine="708"/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                          </w:t>
      </w:r>
    </w:p>
    <w:p w:rsidRPr="005D500A" w:rsidR="000E3F9D" w:rsidP="00BE0DC4" w:rsidRDefault="000E3F9D">
      <w:pPr>
        <w:jc w:val="both"/>
        <w:rPr>
          <w:rFonts w:ascii="Arial" w:hAnsi="Arial" w:cs="Arial"/>
        </w:rPr>
      </w:pPr>
    </w:p>
    <w:p w:rsidRPr="005D500A" w:rsidR="007E03BC" w:rsidP="00BB3AC6" w:rsidRDefault="00A55DE0">
      <w:pPr>
        <w:jc w:val="both"/>
        <w:rPr>
          <w:rFonts w:ascii="Arial" w:hAnsi="Arial" w:cs="Arial"/>
        </w:rPr>
      </w:pPr>
      <w:r w:rsidRPr="005D500A">
        <w:rPr>
          <w:rFonts w:ascii="Arial" w:hAnsi="Arial" w:cs="Arial"/>
        </w:rPr>
        <w:t xml:space="preserve">                                                            ZAPISNIČAR</w:t>
      </w:r>
      <w:r w:rsidRPr="005D500A">
        <w:rPr>
          <w:rFonts w:ascii="Arial" w:hAnsi="Arial" w:cs="Arial"/>
        </w:rPr>
        <w:tab/>
      </w:r>
      <w:r w:rsidRPr="005D500A" w:rsidR="0069446E">
        <w:rPr>
          <w:rFonts w:ascii="Arial" w:hAnsi="Arial" w:cs="Arial"/>
        </w:rPr>
        <w:t xml:space="preserve">      </w:t>
      </w:r>
      <w:r w:rsidRPr="005D500A" w:rsidR="00777992">
        <w:rPr>
          <w:rFonts w:ascii="Arial" w:hAnsi="Arial" w:cs="Arial"/>
        </w:rPr>
        <w:t xml:space="preserve">         </w:t>
      </w:r>
      <w:r w:rsidRPr="005D500A" w:rsidR="00BE0DC4">
        <w:rPr>
          <w:rFonts w:ascii="Arial" w:hAnsi="Arial" w:cs="Arial"/>
        </w:rPr>
        <w:t>RAZLUČNI VJEROVNI</w:t>
      </w:r>
      <w:r w:rsidRPr="005D500A" w:rsidR="00777992">
        <w:rPr>
          <w:rFonts w:ascii="Arial" w:hAnsi="Arial" w:cs="Arial"/>
        </w:rPr>
        <w:t>K</w:t>
      </w:r>
    </w:p>
    <w:sectPr w:rsidRPr="005D500A" w:rsidR="007E03BC" w:rsidSect="005263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6304" w:rsidP="00020988" w:rsidRDefault="00526304">
    <w:pPr>
      <w:jc w:val="right"/>
      <w:rPr>
        <w:sz w:val="22"/>
        <w:szCs w:val="22"/>
      </w:rPr>
    </w:pPr>
  </w:p>
  <w:p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FE4DE5">
      <w:rPr>
        <w:rFonts w:ascii="Arial" w:hAnsi="Arial" w:cs="Arial"/>
        <w:bCs/>
        <w:sz w:val="22"/>
        <w:szCs w:val="22"/>
      </w:rPr>
      <w:t>/2020</w:t>
    </w:r>
    <w:r w:rsidRPr="004847C9">
      <w:rPr>
        <w:rFonts w:ascii="Arial" w:hAnsi="Arial" w:cs="Arial"/>
        <w:bCs/>
        <w:sz w:val="22"/>
        <w:szCs w:val="22"/>
      </w:rPr>
      <w:t>-</w:t>
    </w:r>
    <w:r w:rsidR="00C63D69">
      <w:rPr>
        <w:rFonts w:ascii="Arial" w:hAnsi="Arial" w:cs="Arial"/>
        <w:bCs/>
        <w:sz w:val="22"/>
        <w:szCs w:val="22"/>
      </w:rPr>
      <w:t>125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 w:rsidR="00B5459F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5F74E1">
      <w:rPr>
        <w:rFonts w:ascii="Arial" w:hAnsi="Arial" w:cs="Arial"/>
        <w:bCs/>
        <w:sz w:val="22"/>
        <w:szCs w:val="22"/>
      </w:rPr>
      <w:t>/2020</w:t>
    </w:r>
    <w:r w:rsidR="0032087A">
      <w:rPr>
        <w:rFonts w:ascii="Arial" w:hAnsi="Arial" w:cs="Arial"/>
        <w:bCs/>
        <w:sz w:val="22"/>
        <w:szCs w:val="22"/>
      </w:rPr>
      <w:t>-</w:t>
    </w:r>
    <w:r w:rsidR="00C63D69">
      <w:rPr>
        <w:rFonts w:ascii="Arial" w:hAnsi="Arial" w:cs="Arial"/>
        <w:bCs/>
        <w:sz w:val="22"/>
        <w:szCs w:val="22"/>
      </w:rPr>
      <w:t>125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3AA"/>
    <w:multiLevelType w:val="hybridMultilevel"/>
    <w:tmpl w:val="F9F00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85990"/>
    <w:multiLevelType w:val="hybridMultilevel"/>
    <w:tmpl w:val="5330BDEE"/>
    <w:lvl w:ilvl="0" w:tplc="9ECEAF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1F72E8"/>
    <w:multiLevelType w:val="hybridMultilevel"/>
    <w:tmpl w:val="F71CA8F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917F9"/>
    <w:multiLevelType w:val="hybridMultilevel"/>
    <w:tmpl w:val="0388E2BC"/>
    <w:lvl w:ilvl="0" w:tplc="122EE9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9">
    <w:nsid w:val="77164885"/>
    <w:multiLevelType w:val="hybridMultilevel"/>
    <w:tmpl w:val="04C2EB6A"/>
    <w:lvl w:ilvl="0" w:tplc="1E72559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40"/>
  </w:num>
  <w:num w:numId="4">
    <w:abstractNumId w:val="41"/>
  </w:num>
  <w:num w:numId="5">
    <w:abstractNumId w:val="15"/>
  </w:num>
  <w:num w:numId="6">
    <w:abstractNumId w:val="3"/>
  </w:num>
  <w:num w:numId="7">
    <w:abstractNumId w:val="44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8"/>
  </w:num>
  <w:num w:numId="14">
    <w:abstractNumId w:val="35"/>
  </w:num>
  <w:num w:numId="15">
    <w:abstractNumId w:val="42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6"/>
  </w:num>
  <w:num w:numId="21">
    <w:abstractNumId w:val="14"/>
  </w:num>
  <w:num w:numId="22">
    <w:abstractNumId w:val="24"/>
  </w:num>
  <w:num w:numId="23">
    <w:abstractNumId w:val="12"/>
  </w:num>
  <w:num w:numId="24">
    <w:abstractNumId w:val="43"/>
  </w:num>
  <w:num w:numId="25">
    <w:abstractNumId w:val="32"/>
  </w:num>
  <w:num w:numId="26">
    <w:abstractNumId w:val="34"/>
  </w:num>
  <w:num w:numId="27">
    <w:abstractNumId w:val="33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9"/>
  </w:num>
  <w:num w:numId="34">
    <w:abstractNumId w:val="21"/>
  </w:num>
  <w:num w:numId="35">
    <w:abstractNumId w:val="36"/>
  </w:num>
  <w:num w:numId="36">
    <w:abstractNumId w:val="25"/>
  </w:num>
  <w:num w:numId="37">
    <w:abstractNumId w:val="22"/>
  </w:num>
  <w:num w:numId="38">
    <w:abstractNumId w:val="6"/>
  </w:num>
  <w:num w:numId="39">
    <w:abstractNumId w:val="1"/>
  </w:num>
  <w:num w:numId="40">
    <w:abstractNumId w:val="26"/>
  </w:num>
  <w:num w:numId="41">
    <w:abstractNumId w:val="5"/>
  </w:num>
  <w:num w:numId="42">
    <w:abstractNumId w:val="39"/>
  </w:num>
  <w:num w:numId="43">
    <w:abstractNumId w:val="38"/>
  </w:num>
  <w:num w:numId="44">
    <w:abstractNumId w:val="27"/>
  </w:num>
  <w:num w:numId="45">
    <w:abstractNumId w:val="3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11056"/>
    <w:rsid w:val="00020773"/>
    <w:rsid w:val="00020988"/>
    <w:rsid w:val="00020FF9"/>
    <w:rsid w:val="00021117"/>
    <w:rsid w:val="000218D4"/>
    <w:rsid w:val="00021EC1"/>
    <w:rsid w:val="000221CC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D7BB3"/>
    <w:rsid w:val="000E3F9D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1AC3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15420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56912"/>
    <w:rsid w:val="00266A1A"/>
    <w:rsid w:val="002707BF"/>
    <w:rsid w:val="00274AE2"/>
    <w:rsid w:val="00281785"/>
    <w:rsid w:val="00281DD7"/>
    <w:rsid w:val="002829C4"/>
    <w:rsid w:val="00282A95"/>
    <w:rsid w:val="00290E87"/>
    <w:rsid w:val="0029369A"/>
    <w:rsid w:val="00293D06"/>
    <w:rsid w:val="00294EEF"/>
    <w:rsid w:val="0029565D"/>
    <w:rsid w:val="002A3E83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087A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A9E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1E02"/>
    <w:rsid w:val="00463175"/>
    <w:rsid w:val="0046338C"/>
    <w:rsid w:val="0046484A"/>
    <w:rsid w:val="004669DC"/>
    <w:rsid w:val="004676B3"/>
    <w:rsid w:val="00470FC3"/>
    <w:rsid w:val="004718D6"/>
    <w:rsid w:val="004768A9"/>
    <w:rsid w:val="00483798"/>
    <w:rsid w:val="004847C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2AEE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09F"/>
    <w:rsid w:val="00520AC6"/>
    <w:rsid w:val="00526304"/>
    <w:rsid w:val="00535C4F"/>
    <w:rsid w:val="00544253"/>
    <w:rsid w:val="00547AF5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87C58"/>
    <w:rsid w:val="005900E5"/>
    <w:rsid w:val="00593010"/>
    <w:rsid w:val="005973AD"/>
    <w:rsid w:val="005A327C"/>
    <w:rsid w:val="005A6F9B"/>
    <w:rsid w:val="005A7505"/>
    <w:rsid w:val="005B1F1E"/>
    <w:rsid w:val="005B4CD7"/>
    <w:rsid w:val="005B5AF6"/>
    <w:rsid w:val="005B6D9B"/>
    <w:rsid w:val="005C0C08"/>
    <w:rsid w:val="005C3770"/>
    <w:rsid w:val="005C418B"/>
    <w:rsid w:val="005C7711"/>
    <w:rsid w:val="005C7DB3"/>
    <w:rsid w:val="005D046C"/>
    <w:rsid w:val="005D274B"/>
    <w:rsid w:val="005D500A"/>
    <w:rsid w:val="005E0FAF"/>
    <w:rsid w:val="005E31A2"/>
    <w:rsid w:val="005E3879"/>
    <w:rsid w:val="005F0432"/>
    <w:rsid w:val="005F4324"/>
    <w:rsid w:val="005F5133"/>
    <w:rsid w:val="005F618F"/>
    <w:rsid w:val="005F74E1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108E"/>
    <w:rsid w:val="006559B1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9446E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02"/>
    <w:rsid w:val="006D41E9"/>
    <w:rsid w:val="006D42F7"/>
    <w:rsid w:val="006D608D"/>
    <w:rsid w:val="006D6D27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47ED1"/>
    <w:rsid w:val="007553CE"/>
    <w:rsid w:val="00766B7A"/>
    <w:rsid w:val="00771D25"/>
    <w:rsid w:val="00777992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2CE"/>
    <w:rsid w:val="007A3646"/>
    <w:rsid w:val="007A622E"/>
    <w:rsid w:val="007A71B4"/>
    <w:rsid w:val="007B2CAF"/>
    <w:rsid w:val="007B4460"/>
    <w:rsid w:val="007C023A"/>
    <w:rsid w:val="007C4D4E"/>
    <w:rsid w:val="007C7F97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BD3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C7F0A"/>
    <w:rsid w:val="008D095A"/>
    <w:rsid w:val="008D0F73"/>
    <w:rsid w:val="008D28C0"/>
    <w:rsid w:val="008D795F"/>
    <w:rsid w:val="008D7A10"/>
    <w:rsid w:val="008F2BD6"/>
    <w:rsid w:val="008F49EA"/>
    <w:rsid w:val="008F4BC8"/>
    <w:rsid w:val="008F4CEF"/>
    <w:rsid w:val="008F509F"/>
    <w:rsid w:val="008F65C5"/>
    <w:rsid w:val="009009DF"/>
    <w:rsid w:val="00902FD2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3179E"/>
    <w:rsid w:val="00A334A1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2609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19F"/>
    <w:rsid w:val="00AA0CBA"/>
    <w:rsid w:val="00AA1E83"/>
    <w:rsid w:val="00AB2F43"/>
    <w:rsid w:val="00AB3CA8"/>
    <w:rsid w:val="00AB41C2"/>
    <w:rsid w:val="00AB457D"/>
    <w:rsid w:val="00AC23F3"/>
    <w:rsid w:val="00AC462A"/>
    <w:rsid w:val="00AC58C6"/>
    <w:rsid w:val="00AC61DA"/>
    <w:rsid w:val="00AC68F3"/>
    <w:rsid w:val="00AD2291"/>
    <w:rsid w:val="00AD243C"/>
    <w:rsid w:val="00AD3EC9"/>
    <w:rsid w:val="00AD478F"/>
    <w:rsid w:val="00AD484B"/>
    <w:rsid w:val="00AD50EE"/>
    <w:rsid w:val="00AD5E12"/>
    <w:rsid w:val="00AD60E5"/>
    <w:rsid w:val="00AD6A28"/>
    <w:rsid w:val="00AD7205"/>
    <w:rsid w:val="00AE196D"/>
    <w:rsid w:val="00AF1348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57CF3"/>
    <w:rsid w:val="00B62F23"/>
    <w:rsid w:val="00B64D20"/>
    <w:rsid w:val="00B6560A"/>
    <w:rsid w:val="00B657F6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04D1"/>
    <w:rsid w:val="00BD2010"/>
    <w:rsid w:val="00BD3142"/>
    <w:rsid w:val="00BD4831"/>
    <w:rsid w:val="00BE0B59"/>
    <w:rsid w:val="00BE0DC4"/>
    <w:rsid w:val="00BE1409"/>
    <w:rsid w:val="00BF19DE"/>
    <w:rsid w:val="00BF5C18"/>
    <w:rsid w:val="00BF73B2"/>
    <w:rsid w:val="00C0223E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42C3"/>
    <w:rsid w:val="00C45BEE"/>
    <w:rsid w:val="00C478A6"/>
    <w:rsid w:val="00C47E71"/>
    <w:rsid w:val="00C51A4B"/>
    <w:rsid w:val="00C54594"/>
    <w:rsid w:val="00C551A9"/>
    <w:rsid w:val="00C60B1B"/>
    <w:rsid w:val="00C61131"/>
    <w:rsid w:val="00C61A45"/>
    <w:rsid w:val="00C62F30"/>
    <w:rsid w:val="00C63D69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956C6"/>
    <w:rsid w:val="00CA55D8"/>
    <w:rsid w:val="00CA6DC5"/>
    <w:rsid w:val="00CA7AB7"/>
    <w:rsid w:val="00CB20C4"/>
    <w:rsid w:val="00CB3EFD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2D8A"/>
    <w:rsid w:val="00D03790"/>
    <w:rsid w:val="00D03D06"/>
    <w:rsid w:val="00D07467"/>
    <w:rsid w:val="00D154FA"/>
    <w:rsid w:val="00D15E54"/>
    <w:rsid w:val="00D25076"/>
    <w:rsid w:val="00D25811"/>
    <w:rsid w:val="00D26D61"/>
    <w:rsid w:val="00D26FE9"/>
    <w:rsid w:val="00D3093E"/>
    <w:rsid w:val="00D316DF"/>
    <w:rsid w:val="00D32296"/>
    <w:rsid w:val="00D41098"/>
    <w:rsid w:val="00D4168B"/>
    <w:rsid w:val="00D45D25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26EA"/>
    <w:rsid w:val="00D93E72"/>
    <w:rsid w:val="00D9465D"/>
    <w:rsid w:val="00D95DC3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3FAC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42CF"/>
    <w:rsid w:val="00E86B94"/>
    <w:rsid w:val="00E911C4"/>
    <w:rsid w:val="00E95E99"/>
    <w:rsid w:val="00E97A7E"/>
    <w:rsid w:val="00EA441C"/>
    <w:rsid w:val="00EA7F71"/>
    <w:rsid w:val="00EB193F"/>
    <w:rsid w:val="00EB268D"/>
    <w:rsid w:val="00EB545D"/>
    <w:rsid w:val="00EB6052"/>
    <w:rsid w:val="00EB68A3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E3732"/>
    <w:rsid w:val="00EF576C"/>
    <w:rsid w:val="00EF5A3C"/>
    <w:rsid w:val="00F00045"/>
    <w:rsid w:val="00F02EAC"/>
    <w:rsid w:val="00F04266"/>
    <w:rsid w:val="00F14D00"/>
    <w:rsid w:val="00F159C5"/>
    <w:rsid w:val="00F15B44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5220E"/>
    <w:rsid w:val="00F55FDC"/>
    <w:rsid w:val="00F56439"/>
    <w:rsid w:val="00F57F96"/>
    <w:rsid w:val="00F6328A"/>
    <w:rsid w:val="00F67456"/>
    <w:rsid w:val="00F67C42"/>
    <w:rsid w:val="00F713E5"/>
    <w:rsid w:val="00F7742F"/>
    <w:rsid w:val="00F80803"/>
    <w:rsid w:val="00F81DBB"/>
    <w:rsid w:val="00F951B7"/>
    <w:rsid w:val="00FA4E22"/>
    <w:rsid w:val="00FB030E"/>
    <w:rsid w:val="00FB0436"/>
    <w:rsid w:val="00FB22F7"/>
    <w:rsid w:val="00FC1C12"/>
    <w:rsid w:val="00FC2AF3"/>
    <w:rsid w:val="00FC3D53"/>
    <w:rsid w:val="00FC5AEF"/>
    <w:rsid w:val="00FD0567"/>
    <w:rsid w:val="00FD570E"/>
    <w:rsid w:val="00FE2E87"/>
    <w:rsid w:val="00FE4DE5"/>
    <w:rsid w:val="00FE5D01"/>
    <w:rsid w:val="00FE79E6"/>
    <w:rsid w:val="00FE7C34"/>
    <w:rsid w:val="00FF0508"/>
    <w:rsid w:val="00FF4EC4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AF13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13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134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134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134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1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34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34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34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82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131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59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11:17</izvorni_sadrzaj>
    <derivirana_varijabla naziv="DomainObject.StvarniPocetakVrijeme_1">11:17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St-424/2020-117</izvorni_sadrzaj>
    <derivirana_varijabla naziv="DomainObject.Zapisnik.Oznaka_1">St-424/2020-117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</izvorni_sadrzaj>
    <derivirana_varijabla naziv="DomainObject.Predmet.Opis_1">Prijave tražbina čuvaju se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(1) 
Pomoćni spis i ovršni spisi 
Općinskog suda u Novom Zagrebu, Varaždinu i Viroviti čuvaju se u ormaru, u sobi 25</izvorni_sadrzaj>
    <derivirana_varijabla naziv="DomainObject.Predmet.PrimjedbaSuca_1">č.p. (1) 
Pomoćni spis i ovršni spisi 
Općinskog suda u Novom Zagrebu, Varaždinu i Viroviti čuvaju se u ormaru, u sobi 25</derivirana_varijabla>
  </DomainObject.Predmet.PrimjedbaSuc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St-424/2020-117</izvorni_sadrzaj>
    <derivirana_varijabla naziv="DomainObject.PoslovniBrojDokumenta_1">St-424/2020-117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izvorni_sadrzaj>
    <derivirana_varijabla naziv="DomainObject.Predmet.SudioniciListNazivOIB_1"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prosinca 2020.</izvorni_sadrzaj>
    <derivirana_varijabla naziv="DomainObject.Predmet.DatumPocetkaProcesa_1">11.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436BF-621F-4516-A768-E53D7B1618F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301</properties:Words>
  <properties:Characters>1750</properties:Characters>
  <properties:Lines>64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2021-10-21T12:30:00Z</dcterms:created>
  <dc:creator>Ardena Bajlo</dc:creator>
  <cp:lastModifiedBy>Kristina Njegovan</cp:lastModifiedBy>
  <cp:lastPrinted>2020-07-27T08:34:00Z</cp:lastPrinted>
  <dcterms:modified xmlns:xsi="http://www.w3.org/2001/XMLSchema-instance" xsi:type="dcterms:W3CDTF">2021-10-22T09:49:00Z</dcterms:modified>
  <cp:revision>5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St-424/2020-117 / Zapisnik - Ročište (St-424-2020 - ročište radi izjašnjavanja o vrijednosti nekretnina- k.o. BUTKOVEC - 22.10.21.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